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7B9F1" w14:textId="77777777" w:rsidR="00234DED" w:rsidRDefault="00234DED" w:rsidP="00234DED">
      <w:pPr>
        <w:pStyle w:val="NoSpacing"/>
      </w:pPr>
      <w:r>
        <w:rPr>
          <w:u w:val="single"/>
        </w:rPr>
        <w:t>Henry BURTON, senior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35F509B3" w14:textId="77777777" w:rsidR="00234DED" w:rsidRDefault="00234DED" w:rsidP="00234DED">
      <w:pPr>
        <w:pStyle w:val="NoSpacing"/>
      </w:pPr>
    </w:p>
    <w:p w14:paraId="1481E5E1" w14:textId="77777777" w:rsidR="00234DED" w:rsidRDefault="00234DED" w:rsidP="00234DED">
      <w:pPr>
        <w:pStyle w:val="NoSpacing"/>
      </w:pPr>
    </w:p>
    <w:p w14:paraId="565CB803" w14:textId="77777777" w:rsidR="00234DED" w:rsidRDefault="00234DED" w:rsidP="00234DED">
      <w:pPr>
        <w:pStyle w:val="NoSpacing"/>
      </w:pPr>
      <w:r>
        <w:tab/>
        <w:t>1483</w:t>
      </w:r>
      <w:r>
        <w:tab/>
        <w:t>He and Richard Burton(q.v.), as the executors of Thomas Burton(q.v.),</w:t>
      </w:r>
    </w:p>
    <w:p w14:paraId="3E0C2BAC" w14:textId="77777777" w:rsidR="00234DED" w:rsidRDefault="00234DED" w:rsidP="00234DED">
      <w:pPr>
        <w:pStyle w:val="NoSpacing"/>
      </w:pPr>
      <w:r>
        <w:tab/>
      </w:r>
      <w:r>
        <w:tab/>
        <w:t xml:space="preserve">made a plaint of debt against William </w:t>
      </w:r>
      <w:proofErr w:type="spellStart"/>
      <w:r>
        <w:t>Bulwyk</w:t>
      </w:r>
      <w:proofErr w:type="spellEnd"/>
      <w:r>
        <w:t xml:space="preserve"> of Coventry(q.v.).</w:t>
      </w:r>
    </w:p>
    <w:p w14:paraId="73F4447E" w14:textId="77777777" w:rsidR="00234DED" w:rsidRDefault="00234DED" w:rsidP="00234DED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7CF47BE6" w14:textId="77777777" w:rsidR="00234DED" w:rsidRDefault="00234DED" w:rsidP="00234DED">
      <w:pPr>
        <w:pStyle w:val="NoSpacing"/>
      </w:pPr>
    </w:p>
    <w:p w14:paraId="4A421692" w14:textId="77777777" w:rsidR="00234DED" w:rsidRDefault="00234DED" w:rsidP="00234DED">
      <w:pPr>
        <w:pStyle w:val="NoSpacing"/>
      </w:pPr>
    </w:p>
    <w:p w14:paraId="6468CE28" w14:textId="77777777" w:rsidR="00234DED" w:rsidRDefault="00234DED" w:rsidP="00234DED">
      <w:pPr>
        <w:pStyle w:val="NoSpacing"/>
      </w:pPr>
      <w:r>
        <w:t>13 April 2019</w:t>
      </w:r>
    </w:p>
    <w:p w14:paraId="4A738A78" w14:textId="77777777" w:rsidR="006B2F86" w:rsidRPr="00E71FC3" w:rsidRDefault="00234D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B680F" w14:textId="77777777" w:rsidR="00234DED" w:rsidRDefault="00234DED" w:rsidP="00E71FC3">
      <w:pPr>
        <w:spacing w:after="0" w:line="240" w:lineRule="auto"/>
      </w:pPr>
      <w:r>
        <w:separator/>
      </w:r>
    </w:p>
  </w:endnote>
  <w:endnote w:type="continuationSeparator" w:id="0">
    <w:p w14:paraId="3BF43182" w14:textId="77777777" w:rsidR="00234DED" w:rsidRDefault="00234D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E1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409A4" w14:textId="77777777" w:rsidR="00234DED" w:rsidRDefault="00234DED" w:rsidP="00E71FC3">
      <w:pPr>
        <w:spacing w:after="0" w:line="240" w:lineRule="auto"/>
      </w:pPr>
      <w:r>
        <w:separator/>
      </w:r>
    </w:p>
  </w:footnote>
  <w:footnote w:type="continuationSeparator" w:id="0">
    <w:p w14:paraId="70564974" w14:textId="77777777" w:rsidR="00234DED" w:rsidRDefault="00234D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DED"/>
    <w:rsid w:val="001A7C09"/>
    <w:rsid w:val="00234D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B7477"/>
  <w15:chartTrackingRefBased/>
  <w15:docId w15:val="{F9352223-3392-4257-A1C5-73146941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2019-05-08T19:27:00Z</dcterms:created>
  <dcterms:modified xsi:type="dcterms:W3CDTF">2019-05-08T19:27:00Z</dcterms:modified>
</cp:coreProperties>
</file>